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F4" w:rsidRDefault="00A608F4" w:rsidP="00153540">
      <w:pPr>
        <w:pStyle w:val="Heading1"/>
        <w:spacing w:before="0" w:after="0"/>
        <w:jc w:val="right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Таблица 1</w:t>
      </w:r>
    </w:p>
    <w:p w:rsidR="00A608F4" w:rsidRDefault="00A608F4" w:rsidP="00153540"/>
    <w:p w:rsidR="00A608F4" w:rsidRPr="00153540" w:rsidRDefault="00A608F4" w:rsidP="00153540"/>
    <w:p w:rsidR="00A608F4" w:rsidRPr="00153540" w:rsidRDefault="00A608F4" w:rsidP="00F616BF">
      <w:pPr>
        <w:pStyle w:val="Heading1"/>
        <w:spacing w:before="0" w:after="0"/>
        <w:rPr>
          <w:rFonts w:ascii="Times New Roman" w:hAnsi="Times New Roman"/>
          <w:bCs w:val="0"/>
          <w:color w:val="auto"/>
          <w:sz w:val="28"/>
          <w:szCs w:val="28"/>
        </w:rPr>
      </w:pPr>
      <w:r w:rsidRPr="00153540">
        <w:rPr>
          <w:rFonts w:ascii="Times New Roman" w:hAnsi="Times New Roman"/>
          <w:bCs w:val="0"/>
          <w:color w:val="auto"/>
          <w:sz w:val="28"/>
          <w:szCs w:val="28"/>
        </w:rPr>
        <w:t>Сведения о показателях (целевых индикаторах) муниципальной подпрограммы.</w:t>
      </w:r>
    </w:p>
    <w:p w:rsidR="00A608F4" w:rsidRPr="00153540" w:rsidRDefault="00A608F4" w:rsidP="00F616BF">
      <w:pPr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608F4" w:rsidRPr="00153540" w:rsidRDefault="00A608F4" w:rsidP="00F616BF">
      <w:pPr>
        <w:ind w:firstLine="720"/>
        <w:jc w:val="both"/>
        <w:rPr>
          <w:rFonts w:ascii="Times New Roman" w:hAnsi="Times New Roman"/>
          <w:highlight w:val="yellow"/>
        </w:rPr>
      </w:pPr>
    </w:p>
    <w:tbl>
      <w:tblPr>
        <w:tblW w:w="1437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64"/>
        <w:gridCol w:w="2931"/>
        <w:gridCol w:w="2610"/>
        <w:gridCol w:w="1637"/>
        <w:gridCol w:w="1776"/>
        <w:gridCol w:w="1886"/>
        <w:gridCol w:w="1632"/>
        <w:gridCol w:w="1134"/>
      </w:tblGrid>
      <w:tr w:rsidR="00A608F4" w:rsidRPr="00980DDD" w:rsidTr="00F616BF">
        <w:tc>
          <w:tcPr>
            <w:tcW w:w="7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№</w:t>
            </w:r>
          </w:p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п/п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Единица</w:t>
            </w:r>
          </w:p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Значения показателей</w:t>
            </w:r>
          </w:p>
        </w:tc>
      </w:tr>
      <w:tr w:rsidR="00A608F4" w:rsidRPr="00980DDD" w:rsidTr="00F616BF">
        <w:tc>
          <w:tcPr>
            <w:tcW w:w="7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980DDD" w:rsidRDefault="00A608F4">
            <w:pPr>
              <w:rPr>
                <w:rFonts w:ascii="Times New Roman" w:hAnsi="Times New Roman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980DDD" w:rsidRDefault="00A608F4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980DDD" w:rsidRDefault="00A608F4">
            <w:pPr>
              <w:rPr>
                <w:rFonts w:ascii="Times New Roman" w:hAnsi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2015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2016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2018</w:t>
            </w:r>
          </w:p>
        </w:tc>
      </w:tr>
      <w:tr w:rsidR="00A608F4" w:rsidRPr="00980DDD" w:rsidTr="00F616BF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8</w:t>
            </w:r>
          </w:p>
        </w:tc>
      </w:tr>
      <w:tr w:rsidR="00A608F4" w:rsidRPr="00980DDD" w:rsidTr="00F616BF">
        <w:tc>
          <w:tcPr>
            <w:tcW w:w="143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Муниципальная подпрограмма</w:t>
            </w:r>
            <w:r w:rsidRPr="0039169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391699">
              <w:rPr>
                <w:rFonts w:ascii="Times New Roman" w:hAnsi="Times New Roman"/>
              </w:rPr>
              <w:t>Развитие</w:t>
            </w:r>
            <w:r>
              <w:rPr>
                <w:rFonts w:ascii="Times New Roman" w:hAnsi="Times New Roman"/>
              </w:rPr>
              <w:t xml:space="preserve"> средств массовой информации»</w:t>
            </w:r>
          </w:p>
        </w:tc>
      </w:tr>
      <w:tr w:rsidR="00A608F4" w:rsidRPr="00980DDD" w:rsidTr="00F616BF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Показатель (индикатор)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F4" w:rsidRPr="00153540" w:rsidRDefault="00A608F4">
            <w:pPr>
              <w:pStyle w:val="a"/>
              <w:rPr>
                <w:rFonts w:ascii="Times New Roman" w:hAnsi="Times New Roman"/>
              </w:rPr>
            </w:pPr>
          </w:p>
        </w:tc>
      </w:tr>
      <w:tr w:rsidR="00A608F4" w:rsidRPr="00980DDD" w:rsidTr="00F616BF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Тираж газеты «Звениговская неделя»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экземпляр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1800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1850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1900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2000</w:t>
            </w:r>
          </w:p>
        </w:tc>
      </w:tr>
      <w:tr w:rsidR="00A608F4" w:rsidRPr="00980DDD" w:rsidTr="00F616BF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tabs>
                <w:tab w:val="center" w:pos="274"/>
              </w:tabs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2.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Увеличение полосности газеты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полоса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14</w:t>
            </w:r>
          </w:p>
        </w:tc>
      </w:tr>
      <w:tr w:rsidR="00A608F4" w:rsidRPr="00980DDD" w:rsidTr="00F616BF">
        <w:tc>
          <w:tcPr>
            <w:tcW w:w="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3.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Уровень удовлетворенности населения информированностью  о жизни района на страницах газеты «Звениговская неделя»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80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8F4" w:rsidRPr="00153540" w:rsidRDefault="00A608F4" w:rsidP="00153540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100</w:t>
            </w:r>
          </w:p>
        </w:tc>
      </w:tr>
      <w:tr w:rsidR="00A608F4" w:rsidRPr="00980DDD" w:rsidTr="00F616BF">
        <w:tc>
          <w:tcPr>
            <w:tcW w:w="1437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608F4" w:rsidRPr="00153540" w:rsidRDefault="00A608F4">
            <w:pPr>
              <w:pStyle w:val="a"/>
              <w:jc w:val="center"/>
              <w:rPr>
                <w:rFonts w:ascii="Times New Roman" w:hAnsi="Times New Roman"/>
              </w:rPr>
            </w:pPr>
            <w:r w:rsidRPr="00153540">
              <w:rPr>
                <w:rFonts w:ascii="Times New Roman" w:hAnsi="Times New Roman"/>
              </w:rPr>
              <w:t>...</w:t>
            </w:r>
          </w:p>
        </w:tc>
      </w:tr>
    </w:tbl>
    <w:p w:rsidR="00A608F4" w:rsidRPr="00153540" w:rsidRDefault="00A608F4" w:rsidP="00F616B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608F4" w:rsidRPr="00153540" w:rsidRDefault="00A608F4" w:rsidP="00F616B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608F4" w:rsidRDefault="00A608F4" w:rsidP="00F616B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608F4" w:rsidRDefault="00A608F4" w:rsidP="00F616B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608F4" w:rsidRDefault="00A608F4" w:rsidP="00F616BF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608F4" w:rsidRDefault="00A608F4" w:rsidP="00F51763">
      <w:r>
        <w:t xml:space="preserve"> </w:t>
      </w:r>
    </w:p>
    <w:p w:rsidR="00A608F4" w:rsidRDefault="00A608F4" w:rsidP="00355BE8"/>
    <w:p w:rsidR="00A608F4" w:rsidRDefault="00A608F4" w:rsidP="00355BE8"/>
    <w:p w:rsidR="00A608F4" w:rsidRDefault="00A608F4" w:rsidP="00F51763">
      <w:pPr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sectPr w:rsidR="00A608F4" w:rsidSect="00F616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8F4" w:rsidRDefault="00A608F4" w:rsidP="00355BE8">
      <w:r>
        <w:separator/>
      </w:r>
    </w:p>
  </w:endnote>
  <w:endnote w:type="continuationSeparator" w:id="0">
    <w:p w:rsidR="00A608F4" w:rsidRDefault="00A608F4" w:rsidP="00355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8F4" w:rsidRDefault="00A608F4" w:rsidP="00355BE8">
      <w:r>
        <w:separator/>
      </w:r>
    </w:p>
  </w:footnote>
  <w:footnote w:type="continuationSeparator" w:id="0">
    <w:p w:rsidR="00A608F4" w:rsidRDefault="00A608F4" w:rsidP="00355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F4" w:rsidRDefault="00A608F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2C6"/>
    <w:rsid w:val="00001612"/>
    <w:rsid w:val="00003591"/>
    <w:rsid w:val="00003815"/>
    <w:rsid w:val="00007F0B"/>
    <w:rsid w:val="0001014E"/>
    <w:rsid w:val="00012CC4"/>
    <w:rsid w:val="0001457D"/>
    <w:rsid w:val="000161D9"/>
    <w:rsid w:val="00021425"/>
    <w:rsid w:val="00021586"/>
    <w:rsid w:val="00022A5E"/>
    <w:rsid w:val="000234A9"/>
    <w:rsid w:val="00024CAB"/>
    <w:rsid w:val="00026069"/>
    <w:rsid w:val="0002668A"/>
    <w:rsid w:val="000267D3"/>
    <w:rsid w:val="00027A04"/>
    <w:rsid w:val="000310F1"/>
    <w:rsid w:val="00034A5A"/>
    <w:rsid w:val="000372B7"/>
    <w:rsid w:val="00040809"/>
    <w:rsid w:val="00040E63"/>
    <w:rsid w:val="00041FB1"/>
    <w:rsid w:val="00042570"/>
    <w:rsid w:val="00044991"/>
    <w:rsid w:val="00045148"/>
    <w:rsid w:val="000457BE"/>
    <w:rsid w:val="0005167B"/>
    <w:rsid w:val="00054800"/>
    <w:rsid w:val="00055C41"/>
    <w:rsid w:val="00056C48"/>
    <w:rsid w:val="00060D6D"/>
    <w:rsid w:val="00062457"/>
    <w:rsid w:val="000657CE"/>
    <w:rsid w:val="00067920"/>
    <w:rsid w:val="0007452F"/>
    <w:rsid w:val="00074BD9"/>
    <w:rsid w:val="00074FB5"/>
    <w:rsid w:val="000773F4"/>
    <w:rsid w:val="00077FE3"/>
    <w:rsid w:val="000837D1"/>
    <w:rsid w:val="0008386B"/>
    <w:rsid w:val="00084B2D"/>
    <w:rsid w:val="00084EFE"/>
    <w:rsid w:val="00085439"/>
    <w:rsid w:val="00085C13"/>
    <w:rsid w:val="000872CA"/>
    <w:rsid w:val="00087A79"/>
    <w:rsid w:val="0009065A"/>
    <w:rsid w:val="000906E6"/>
    <w:rsid w:val="00091101"/>
    <w:rsid w:val="00091A3C"/>
    <w:rsid w:val="00094BB0"/>
    <w:rsid w:val="00094E1A"/>
    <w:rsid w:val="000965A5"/>
    <w:rsid w:val="000977C1"/>
    <w:rsid w:val="000A0B5D"/>
    <w:rsid w:val="000A13B3"/>
    <w:rsid w:val="000A2E8D"/>
    <w:rsid w:val="000A3659"/>
    <w:rsid w:val="000A4946"/>
    <w:rsid w:val="000A71C7"/>
    <w:rsid w:val="000B163C"/>
    <w:rsid w:val="000B22CA"/>
    <w:rsid w:val="000B230F"/>
    <w:rsid w:val="000B68E5"/>
    <w:rsid w:val="000C3943"/>
    <w:rsid w:val="000C6F79"/>
    <w:rsid w:val="000C76A3"/>
    <w:rsid w:val="000D1854"/>
    <w:rsid w:val="000D2BEC"/>
    <w:rsid w:val="000D6C71"/>
    <w:rsid w:val="000E16D0"/>
    <w:rsid w:val="000E1E22"/>
    <w:rsid w:val="000E2B01"/>
    <w:rsid w:val="000E3DD7"/>
    <w:rsid w:val="000E4162"/>
    <w:rsid w:val="000E41E8"/>
    <w:rsid w:val="000E7B1D"/>
    <w:rsid w:val="000F1023"/>
    <w:rsid w:val="000F1BEF"/>
    <w:rsid w:val="000F3D07"/>
    <w:rsid w:val="000F54F5"/>
    <w:rsid w:val="000F5A45"/>
    <w:rsid w:val="000F7ABC"/>
    <w:rsid w:val="00102A02"/>
    <w:rsid w:val="0010342E"/>
    <w:rsid w:val="0010359C"/>
    <w:rsid w:val="001040D4"/>
    <w:rsid w:val="001072D0"/>
    <w:rsid w:val="001073B0"/>
    <w:rsid w:val="00111283"/>
    <w:rsid w:val="001125EF"/>
    <w:rsid w:val="0011679E"/>
    <w:rsid w:val="001178CC"/>
    <w:rsid w:val="00120256"/>
    <w:rsid w:val="001209BB"/>
    <w:rsid w:val="00126D69"/>
    <w:rsid w:val="00126E38"/>
    <w:rsid w:val="00132645"/>
    <w:rsid w:val="001354D0"/>
    <w:rsid w:val="00135C0E"/>
    <w:rsid w:val="001365CA"/>
    <w:rsid w:val="001413DC"/>
    <w:rsid w:val="00145840"/>
    <w:rsid w:val="00145CF5"/>
    <w:rsid w:val="00145EE5"/>
    <w:rsid w:val="001475A4"/>
    <w:rsid w:val="00150DB8"/>
    <w:rsid w:val="00151CB7"/>
    <w:rsid w:val="00151EE9"/>
    <w:rsid w:val="00153540"/>
    <w:rsid w:val="001544CB"/>
    <w:rsid w:val="001548E8"/>
    <w:rsid w:val="00157431"/>
    <w:rsid w:val="00163290"/>
    <w:rsid w:val="001632F2"/>
    <w:rsid w:val="00163D17"/>
    <w:rsid w:val="00166416"/>
    <w:rsid w:val="0016749C"/>
    <w:rsid w:val="00176B3C"/>
    <w:rsid w:val="00177E14"/>
    <w:rsid w:val="00180E35"/>
    <w:rsid w:val="001825E4"/>
    <w:rsid w:val="001828F8"/>
    <w:rsid w:val="00186CA9"/>
    <w:rsid w:val="00190932"/>
    <w:rsid w:val="001971A9"/>
    <w:rsid w:val="001A0478"/>
    <w:rsid w:val="001A6578"/>
    <w:rsid w:val="001B13A7"/>
    <w:rsid w:val="001B2091"/>
    <w:rsid w:val="001B23D5"/>
    <w:rsid w:val="001B49A0"/>
    <w:rsid w:val="001B4DDC"/>
    <w:rsid w:val="001B594A"/>
    <w:rsid w:val="001B6ED3"/>
    <w:rsid w:val="001C0AC7"/>
    <w:rsid w:val="001C10A6"/>
    <w:rsid w:val="001C2C18"/>
    <w:rsid w:val="001C43BD"/>
    <w:rsid w:val="001C706B"/>
    <w:rsid w:val="001C7471"/>
    <w:rsid w:val="001C76B8"/>
    <w:rsid w:val="001C7AAD"/>
    <w:rsid w:val="001D14E9"/>
    <w:rsid w:val="001D2996"/>
    <w:rsid w:val="001D31D2"/>
    <w:rsid w:val="001D43A9"/>
    <w:rsid w:val="001D6CC7"/>
    <w:rsid w:val="001D7CFB"/>
    <w:rsid w:val="001E43CF"/>
    <w:rsid w:val="001E4E61"/>
    <w:rsid w:val="001E545F"/>
    <w:rsid w:val="001E6BA7"/>
    <w:rsid w:val="001E79EF"/>
    <w:rsid w:val="001F0DCB"/>
    <w:rsid w:val="001F1B13"/>
    <w:rsid w:val="001F2F88"/>
    <w:rsid w:val="001F3935"/>
    <w:rsid w:val="001F3B5F"/>
    <w:rsid w:val="001F4829"/>
    <w:rsid w:val="001F54CD"/>
    <w:rsid w:val="001F657B"/>
    <w:rsid w:val="0020415D"/>
    <w:rsid w:val="00210AEE"/>
    <w:rsid w:val="00211C81"/>
    <w:rsid w:val="002124D6"/>
    <w:rsid w:val="00214D12"/>
    <w:rsid w:val="00216CD2"/>
    <w:rsid w:val="002221D8"/>
    <w:rsid w:val="00222E67"/>
    <w:rsid w:val="0022410E"/>
    <w:rsid w:val="00226BBB"/>
    <w:rsid w:val="00226FFA"/>
    <w:rsid w:val="00231B85"/>
    <w:rsid w:val="0023376F"/>
    <w:rsid w:val="00234654"/>
    <w:rsid w:val="00240039"/>
    <w:rsid w:val="00240539"/>
    <w:rsid w:val="00240A2E"/>
    <w:rsid w:val="00241F07"/>
    <w:rsid w:val="00242717"/>
    <w:rsid w:val="00243F14"/>
    <w:rsid w:val="002476A5"/>
    <w:rsid w:val="0024799A"/>
    <w:rsid w:val="00247A55"/>
    <w:rsid w:val="00247C09"/>
    <w:rsid w:val="00254B55"/>
    <w:rsid w:val="00255178"/>
    <w:rsid w:val="002555F0"/>
    <w:rsid w:val="0025700A"/>
    <w:rsid w:val="00260E26"/>
    <w:rsid w:val="002620C9"/>
    <w:rsid w:val="002620E8"/>
    <w:rsid w:val="00263BB3"/>
    <w:rsid w:val="00263D88"/>
    <w:rsid w:val="0026567F"/>
    <w:rsid w:val="002710E3"/>
    <w:rsid w:val="0027115F"/>
    <w:rsid w:val="00272240"/>
    <w:rsid w:val="002738E4"/>
    <w:rsid w:val="002761F6"/>
    <w:rsid w:val="00276377"/>
    <w:rsid w:val="0027759D"/>
    <w:rsid w:val="002776D8"/>
    <w:rsid w:val="00277C1F"/>
    <w:rsid w:val="00280EC4"/>
    <w:rsid w:val="002866E3"/>
    <w:rsid w:val="00287ADD"/>
    <w:rsid w:val="00287B73"/>
    <w:rsid w:val="002909F4"/>
    <w:rsid w:val="00291842"/>
    <w:rsid w:val="00291CEC"/>
    <w:rsid w:val="00291F42"/>
    <w:rsid w:val="00294CEF"/>
    <w:rsid w:val="002962E3"/>
    <w:rsid w:val="00297337"/>
    <w:rsid w:val="002A18D5"/>
    <w:rsid w:val="002A2447"/>
    <w:rsid w:val="002A45BB"/>
    <w:rsid w:val="002A537B"/>
    <w:rsid w:val="002A721B"/>
    <w:rsid w:val="002A7B5A"/>
    <w:rsid w:val="002A7B60"/>
    <w:rsid w:val="002B3F09"/>
    <w:rsid w:val="002B4954"/>
    <w:rsid w:val="002B4CEE"/>
    <w:rsid w:val="002C06D9"/>
    <w:rsid w:val="002C3351"/>
    <w:rsid w:val="002C66D8"/>
    <w:rsid w:val="002C68DA"/>
    <w:rsid w:val="002C76B1"/>
    <w:rsid w:val="002C7D5B"/>
    <w:rsid w:val="002D26A8"/>
    <w:rsid w:val="002D77B6"/>
    <w:rsid w:val="002D7D46"/>
    <w:rsid w:val="002E08C5"/>
    <w:rsid w:val="002E1FEE"/>
    <w:rsid w:val="002E2938"/>
    <w:rsid w:val="002E39C2"/>
    <w:rsid w:val="002E3A90"/>
    <w:rsid w:val="002E41C9"/>
    <w:rsid w:val="002E4F7F"/>
    <w:rsid w:val="002E53E6"/>
    <w:rsid w:val="002E7623"/>
    <w:rsid w:val="002F1765"/>
    <w:rsid w:val="002F50A7"/>
    <w:rsid w:val="002F67FB"/>
    <w:rsid w:val="002F6910"/>
    <w:rsid w:val="002F69E8"/>
    <w:rsid w:val="002F6ECB"/>
    <w:rsid w:val="002F7C9F"/>
    <w:rsid w:val="0030016A"/>
    <w:rsid w:val="003003B7"/>
    <w:rsid w:val="00301688"/>
    <w:rsid w:val="003032D4"/>
    <w:rsid w:val="00304753"/>
    <w:rsid w:val="0030555A"/>
    <w:rsid w:val="003071C2"/>
    <w:rsid w:val="00307BA2"/>
    <w:rsid w:val="00314608"/>
    <w:rsid w:val="003152FF"/>
    <w:rsid w:val="00320317"/>
    <w:rsid w:val="003341E6"/>
    <w:rsid w:val="00334C3B"/>
    <w:rsid w:val="00334E75"/>
    <w:rsid w:val="00335078"/>
    <w:rsid w:val="00340FDE"/>
    <w:rsid w:val="00344B07"/>
    <w:rsid w:val="00345E2D"/>
    <w:rsid w:val="00347792"/>
    <w:rsid w:val="00347D7B"/>
    <w:rsid w:val="0035052E"/>
    <w:rsid w:val="00353D6C"/>
    <w:rsid w:val="00355BE8"/>
    <w:rsid w:val="0035681A"/>
    <w:rsid w:val="003572DB"/>
    <w:rsid w:val="0035744C"/>
    <w:rsid w:val="00357950"/>
    <w:rsid w:val="00357B54"/>
    <w:rsid w:val="0036455B"/>
    <w:rsid w:val="003647C4"/>
    <w:rsid w:val="00364855"/>
    <w:rsid w:val="00365FFE"/>
    <w:rsid w:val="0036718A"/>
    <w:rsid w:val="00373DD1"/>
    <w:rsid w:val="00376052"/>
    <w:rsid w:val="00376213"/>
    <w:rsid w:val="00376D22"/>
    <w:rsid w:val="00377EC3"/>
    <w:rsid w:val="00383131"/>
    <w:rsid w:val="00390033"/>
    <w:rsid w:val="00391699"/>
    <w:rsid w:val="00392083"/>
    <w:rsid w:val="003971F6"/>
    <w:rsid w:val="003A16EE"/>
    <w:rsid w:val="003A391E"/>
    <w:rsid w:val="003A7B52"/>
    <w:rsid w:val="003B2187"/>
    <w:rsid w:val="003B3C17"/>
    <w:rsid w:val="003B3C87"/>
    <w:rsid w:val="003B5BC5"/>
    <w:rsid w:val="003B61CA"/>
    <w:rsid w:val="003B74FE"/>
    <w:rsid w:val="003B77CB"/>
    <w:rsid w:val="003C0461"/>
    <w:rsid w:val="003C1B6C"/>
    <w:rsid w:val="003C26A8"/>
    <w:rsid w:val="003C3B25"/>
    <w:rsid w:val="003C54F9"/>
    <w:rsid w:val="003C5F7A"/>
    <w:rsid w:val="003C61EB"/>
    <w:rsid w:val="003C6B44"/>
    <w:rsid w:val="003D1B63"/>
    <w:rsid w:val="003D2362"/>
    <w:rsid w:val="003D6DC1"/>
    <w:rsid w:val="003E11FC"/>
    <w:rsid w:val="003E4F55"/>
    <w:rsid w:val="003E5C67"/>
    <w:rsid w:val="003E5F7C"/>
    <w:rsid w:val="003E6A45"/>
    <w:rsid w:val="003F1A69"/>
    <w:rsid w:val="003F2331"/>
    <w:rsid w:val="003F436C"/>
    <w:rsid w:val="003F6C6D"/>
    <w:rsid w:val="003F6DB3"/>
    <w:rsid w:val="00401337"/>
    <w:rsid w:val="0040156E"/>
    <w:rsid w:val="00401601"/>
    <w:rsid w:val="00402CEF"/>
    <w:rsid w:val="00403A4C"/>
    <w:rsid w:val="0040545E"/>
    <w:rsid w:val="00405644"/>
    <w:rsid w:val="004059C8"/>
    <w:rsid w:val="00412A0F"/>
    <w:rsid w:val="00413E92"/>
    <w:rsid w:val="00413EDC"/>
    <w:rsid w:val="004162B7"/>
    <w:rsid w:val="00416C93"/>
    <w:rsid w:val="00416EE9"/>
    <w:rsid w:val="00417302"/>
    <w:rsid w:val="0042095D"/>
    <w:rsid w:val="00421355"/>
    <w:rsid w:val="004238FC"/>
    <w:rsid w:val="0042632B"/>
    <w:rsid w:val="004268D5"/>
    <w:rsid w:val="00426B2F"/>
    <w:rsid w:val="00427C3F"/>
    <w:rsid w:val="004404A4"/>
    <w:rsid w:val="004410C6"/>
    <w:rsid w:val="00441CE3"/>
    <w:rsid w:val="00444467"/>
    <w:rsid w:val="00445197"/>
    <w:rsid w:val="004452BA"/>
    <w:rsid w:val="00445795"/>
    <w:rsid w:val="00446BAE"/>
    <w:rsid w:val="00450361"/>
    <w:rsid w:val="0045201D"/>
    <w:rsid w:val="00452F7D"/>
    <w:rsid w:val="00453DE8"/>
    <w:rsid w:val="0045640F"/>
    <w:rsid w:val="00456DE3"/>
    <w:rsid w:val="0045716D"/>
    <w:rsid w:val="00460FD8"/>
    <w:rsid w:val="00461BC2"/>
    <w:rsid w:val="00462994"/>
    <w:rsid w:val="00463AFD"/>
    <w:rsid w:val="00464526"/>
    <w:rsid w:val="0046788E"/>
    <w:rsid w:val="00470321"/>
    <w:rsid w:val="00470754"/>
    <w:rsid w:val="00471203"/>
    <w:rsid w:val="004732CE"/>
    <w:rsid w:val="004739C4"/>
    <w:rsid w:val="00473B50"/>
    <w:rsid w:val="00474911"/>
    <w:rsid w:val="00477C57"/>
    <w:rsid w:val="00477C6B"/>
    <w:rsid w:val="00481EEA"/>
    <w:rsid w:val="0048309C"/>
    <w:rsid w:val="00485E87"/>
    <w:rsid w:val="00487ED9"/>
    <w:rsid w:val="00490212"/>
    <w:rsid w:val="00492635"/>
    <w:rsid w:val="00493CFA"/>
    <w:rsid w:val="00493DD0"/>
    <w:rsid w:val="004952C5"/>
    <w:rsid w:val="00496228"/>
    <w:rsid w:val="004A0129"/>
    <w:rsid w:val="004A261A"/>
    <w:rsid w:val="004A2BD9"/>
    <w:rsid w:val="004A445F"/>
    <w:rsid w:val="004A6AA5"/>
    <w:rsid w:val="004A6E87"/>
    <w:rsid w:val="004B4A08"/>
    <w:rsid w:val="004B6581"/>
    <w:rsid w:val="004B7914"/>
    <w:rsid w:val="004C01B1"/>
    <w:rsid w:val="004C1BAD"/>
    <w:rsid w:val="004C4757"/>
    <w:rsid w:val="004C489E"/>
    <w:rsid w:val="004C58C4"/>
    <w:rsid w:val="004C757F"/>
    <w:rsid w:val="004D0306"/>
    <w:rsid w:val="004D3FDF"/>
    <w:rsid w:val="004D46DF"/>
    <w:rsid w:val="004D5C18"/>
    <w:rsid w:val="004D6F43"/>
    <w:rsid w:val="004D7D1D"/>
    <w:rsid w:val="004E0EB5"/>
    <w:rsid w:val="004E2DD6"/>
    <w:rsid w:val="004E697E"/>
    <w:rsid w:val="004E6F43"/>
    <w:rsid w:val="004E732A"/>
    <w:rsid w:val="004E7DAE"/>
    <w:rsid w:val="004F191E"/>
    <w:rsid w:val="004F2064"/>
    <w:rsid w:val="004F299B"/>
    <w:rsid w:val="004F3D3A"/>
    <w:rsid w:val="005004B1"/>
    <w:rsid w:val="005006E3"/>
    <w:rsid w:val="00503445"/>
    <w:rsid w:val="005047BF"/>
    <w:rsid w:val="005055CE"/>
    <w:rsid w:val="00506FF6"/>
    <w:rsid w:val="005078C9"/>
    <w:rsid w:val="00510A38"/>
    <w:rsid w:val="00511190"/>
    <w:rsid w:val="00512085"/>
    <w:rsid w:val="005138BA"/>
    <w:rsid w:val="00513B22"/>
    <w:rsid w:val="0052069B"/>
    <w:rsid w:val="00521858"/>
    <w:rsid w:val="0052492A"/>
    <w:rsid w:val="005305EC"/>
    <w:rsid w:val="005321D1"/>
    <w:rsid w:val="00537302"/>
    <w:rsid w:val="00537807"/>
    <w:rsid w:val="00542E2F"/>
    <w:rsid w:val="00552002"/>
    <w:rsid w:val="00554B27"/>
    <w:rsid w:val="00556569"/>
    <w:rsid w:val="00556D9F"/>
    <w:rsid w:val="005579A5"/>
    <w:rsid w:val="00557BED"/>
    <w:rsid w:val="00561DA9"/>
    <w:rsid w:val="00561DDF"/>
    <w:rsid w:val="00563A89"/>
    <w:rsid w:val="00563BA8"/>
    <w:rsid w:val="00571DFC"/>
    <w:rsid w:val="005739C8"/>
    <w:rsid w:val="005765C9"/>
    <w:rsid w:val="00577B23"/>
    <w:rsid w:val="00582EA1"/>
    <w:rsid w:val="00583634"/>
    <w:rsid w:val="005841EF"/>
    <w:rsid w:val="005856E0"/>
    <w:rsid w:val="00586383"/>
    <w:rsid w:val="00587716"/>
    <w:rsid w:val="00587DE9"/>
    <w:rsid w:val="00587F38"/>
    <w:rsid w:val="00597A62"/>
    <w:rsid w:val="005A0BA6"/>
    <w:rsid w:val="005A0F9D"/>
    <w:rsid w:val="005A1106"/>
    <w:rsid w:val="005A20CC"/>
    <w:rsid w:val="005A309C"/>
    <w:rsid w:val="005A3723"/>
    <w:rsid w:val="005A49D8"/>
    <w:rsid w:val="005A5A3D"/>
    <w:rsid w:val="005B197D"/>
    <w:rsid w:val="005B2592"/>
    <w:rsid w:val="005B430B"/>
    <w:rsid w:val="005B7615"/>
    <w:rsid w:val="005C04BB"/>
    <w:rsid w:val="005C185D"/>
    <w:rsid w:val="005C1A83"/>
    <w:rsid w:val="005C2B95"/>
    <w:rsid w:val="005C524B"/>
    <w:rsid w:val="005C5421"/>
    <w:rsid w:val="005C57F5"/>
    <w:rsid w:val="005C6582"/>
    <w:rsid w:val="005C72D9"/>
    <w:rsid w:val="005D0021"/>
    <w:rsid w:val="005D0157"/>
    <w:rsid w:val="005D01F4"/>
    <w:rsid w:val="005D2783"/>
    <w:rsid w:val="005D5AC0"/>
    <w:rsid w:val="005D6124"/>
    <w:rsid w:val="005D6214"/>
    <w:rsid w:val="005E0B96"/>
    <w:rsid w:val="005E121B"/>
    <w:rsid w:val="005E4CE3"/>
    <w:rsid w:val="005F10D2"/>
    <w:rsid w:val="005F3B0F"/>
    <w:rsid w:val="005F4D7E"/>
    <w:rsid w:val="005F60E2"/>
    <w:rsid w:val="0060085F"/>
    <w:rsid w:val="00600D98"/>
    <w:rsid w:val="00602EC1"/>
    <w:rsid w:val="00602F06"/>
    <w:rsid w:val="00603129"/>
    <w:rsid w:val="006045B4"/>
    <w:rsid w:val="006056F9"/>
    <w:rsid w:val="00607BF6"/>
    <w:rsid w:val="006117CC"/>
    <w:rsid w:val="00612B30"/>
    <w:rsid w:val="00616654"/>
    <w:rsid w:val="006179A2"/>
    <w:rsid w:val="00620A79"/>
    <w:rsid w:val="00623B44"/>
    <w:rsid w:val="006256E1"/>
    <w:rsid w:val="006331DB"/>
    <w:rsid w:val="00633D10"/>
    <w:rsid w:val="00637662"/>
    <w:rsid w:val="00641D41"/>
    <w:rsid w:val="00642BA1"/>
    <w:rsid w:val="00642BF1"/>
    <w:rsid w:val="00643176"/>
    <w:rsid w:val="00644558"/>
    <w:rsid w:val="00644695"/>
    <w:rsid w:val="00646683"/>
    <w:rsid w:val="00647348"/>
    <w:rsid w:val="006501F3"/>
    <w:rsid w:val="00653D36"/>
    <w:rsid w:val="00653F6D"/>
    <w:rsid w:val="00654D42"/>
    <w:rsid w:val="006570BA"/>
    <w:rsid w:val="00663109"/>
    <w:rsid w:val="006636D8"/>
    <w:rsid w:val="00663FF0"/>
    <w:rsid w:val="0066496B"/>
    <w:rsid w:val="00665787"/>
    <w:rsid w:val="0066616E"/>
    <w:rsid w:val="006727EF"/>
    <w:rsid w:val="006735A8"/>
    <w:rsid w:val="00674B20"/>
    <w:rsid w:val="0067508E"/>
    <w:rsid w:val="00675472"/>
    <w:rsid w:val="0067572E"/>
    <w:rsid w:val="0067654C"/>
    <w:rsid w:val="00680012"/>
    <w:rsid w:val="006802BB"/>
    <w:rsid w:val="006811C1"/>
    <w:rsid w:val="00685A45"/>
    <w:rsid w:val="00685B11"/>
    <w:rsid w:val="00687508"/>
    <w:rsid w:val="00695620"/>
    <w:rsid w:val="006A081A"/>
    <w:rsid w:val="006A3418"/>
    <w:rsid w:val="006A54DD"/>
    <w:rsid w:val="006A5E26"/>
    <w:rsid w:val="006A5FA1"/>
    <w:rsid w:val="006A6A4A"/>
    <w:rsid w:val="006B138B"/>
    <w:rsid w:val="006B23EF"/>
    <w:rsid w:val="006B2C35"/>
    <w:rsid w:val="006B43FC"/>
    <w:rsid w:val="006B6649"/>
    <w:rsid w:val="006C0F70"/>
    <w:rsid w:val="006C2C3B"/>
    <w:rsid w:val="006C3415"/>
    <w:rsid w:val="006C3C31"/>
    <w:rsid w:val="006C4DCF"/>
    <w:rsid w:val="006C59FA"/>
    <w:rsid w:val="006D07B2"/>
    <w:rsid w:val="006D2829"/>
    <w:rsid w:val="006D3D31"/>
    <w:rsid w:val="006D3E18"/>
    <w:rsid w:val="006D4373"/>
    <w:rsid w:val="006D55A1"/>
    <w:rsid w:val="006D65D3"/>
    <w:rsid w:val="006D6639"/>
    <w:rsid w:val="006D6F5A"/>
    <w:rsid w:val="006E254A"/>
    <w:rsid w:val="006E3572"/>
    <w:rsid w:val="006E40BB"/>
    <w:rsid w:val="006E6F31"/>
    <w:rsid w:val="006E7BE6"/>
    <w:rsid w:val="006F076B"/>
    <w:rsid w:val="006F28B2"/>
    <w:rsid w:val="006F2AE6"/>
    <w:rsid w:val="006F3862"/>
    <w:rsid w:val="006F3AA9"/>
    <w:rsid w:val="006F7145"/>
    <w:rsid w:val="0070029F"/>
    <w:rsid w:val="00700527"/>
    <w:rsid w:val="00701910"/>
    <w:rsid w:val="00703400"/>
    <w:rsid w:val="00704F10"/>
    <w:rsid w:val="00705AF0"/>
    <w:rsid w:val="0070622E"/>
    <w:rsid w:val="0070630D"/>
    <w:rsid w:val="0070763A"/>
    <w:rsid w:val="007100F0"/>
    <w:rsid w:val="00714025"/>
    <w:rsid w:val="0071637D"/>
    <w:rsid w:val="007210A8"/>
    <w:rsid w:val="00721FA4"/>
    <w:rsid w:val="00722DFF"/>
    <w:rsid w:val="00724001"/>
    <w:rsid w:val="0072520E"/>
    <w:rsid w:val="007273AC"/>
    <w:rsid w:val="00730AEF"/>
    <w:rsid w:val="00731B05"/>
    <w:rsid w:val="007338A9"/>
    <w:rsid w:val="0073401B"/>
    <w:rsid w:val="00734266"/>
    <w:rsid w:val="00734DB9"/>
    <w:rsid w:val="007353B2"/>
    <w:rsid w:val="00737017"/>
    <w:rsid w:val="00740E5E"/>
    <w:rsid w:val="0074201E"/>
    <w:rsid w:val="00742BA2"/>
    <w:rsid w:val="00744232"/>
    <w:rsid w:val="00744340"/>
    <w:rsid w:val="00745B08"/>
    <w:rsid w:val="00746B07"/>
    <w:rsid w:val="007471BA"/>
    <w:rsid w:val="00747C1B"/>
    <w:rsid w:val="00750536"/>
    <w:rsid w:val="00750F0E"/>
    <w:rsid w:val="00753E1C"/>
    <w:rsid w:val="00754113"/>
    <w:rsid w:val="00756DE2"/>
    <w:rsid w:val="00763854"/>
    <w:rsid w:val="00765091"/>
    <w:rsid w:val="00765BB7"/>
    <w:rsid w:val="00773D7F"/>
    <w:rsid w:val="007747C7"/>
    <w:rsid w:val="00775CB5"/>
    <w:rsid w:val="00776DC1"/>
    <w:rsid w:val="00780F3E"/>
    <w:rsid w:val="00780F79"/>
    <w:rsid w:val="00781012"/>
    <w:rsid w:val="0078153C"/>
    <w:rsid w:val="007830A8"/>
    <w:rsid w:val="00783D7D"/>
    <w:rsid w:val="0078602B"/>
    <w:rsid w:val="007862C6"/>
    <w:rsid w:val="00792774"/>
    <w:rsid w:val="007938D8"/>
    <w:rsid w:val="007A172E"/>
    <w:rsid w:val="007A2457"/>
    <w:rsid w:val="007A5C66"/>
    <w:rsid w:val="007A61F7"/>
    <w:rsid w:val="007A6931"/>
    <w:rsid w:val="007A75D8"/>
    <w:rsid w:val="007B0D5C"/>
    <w:rsid w:val="007B34C7"/>
    <w:rsid w:val="007B60AC"/>
    <w:rsid w:val="007B6EB6"/>
    <w:rsid w:val="007C262E"/>
    <w:rsid w:val="007C499D"/>
    <w:rsid w:val="007C5B37"/>
    <w:rsid w:val="007D0587"/>
    <w:rsid w:val="007D1773"/>
    <w:rsid w:val="007D2807"/>
    <w:rsid w:val="007D3D70"/>
    <w:rsid w:val="007D4D59"/>
    <w:rsid w:val="007D5D1A"/>
    <w:rsid w:val="007E2882"/>
    <w:rsid w:val="007E4893"/>
    <w:rsid w:val="007E72FF"/>
    <w:rsid w:val="007F00E9"/>
    <w:rsid w:val="007F3A88"/>
    <w:rsid w:val="007F4C77"/>
    <w:rsid w:val="007F558F"/>
    <w:rsid w:val="007F5CFB"/>
    <w:rsid w:val="007F5F82"/>
    <w:rsid w:val="0080078C"/>
    <w:rsid w:val="00800C30"/>
    <w:rsid w:val="0080168A"/>
    <w:rsid w:val="00801D29"/>
    <w:rsid w:val="008021DE"/>
    <w:rsid w:val="00802E06"/>
    <w:rsid w:val="00803030"/>
    <w:rsid w:val="00804347"/>
    <w:rsid w:val="00805580"/>
    <w:rsid w:val="00807BF4"/>
    <w:rsid w:val="00811919"/>
    <w:rsid w:val="0081313D"/>
    <w:rsid w:val="00814BAB"/>
    <w:rsid w:val="008156B2"/>
    <w:rsid w:val="008216E3"/>
    <w:rsid w:val="00824083"/>
    <w:rsid w:val="00826047"/>
    <w:rsid w:val="00826216"/>
    <w:rsid w:val="00826B87"/>
    <w:rsid w:val="008309BE"/>
    <w:rsid w:val="008345C7"/>
    <w:rsid w:val="00842E84"/>
    <w:rsid w:val="00845CDC"/>
    <w:rsid w:val="00847A30"/>
    <w:rsid w:val="00852481"/>
    <w:rsid w:val="00852E48"/>
    <w:rsid w:val="00852EAA"/>
    <w:rsid w:val="008562ED"/>
    <w:rsid w:val="0085723D"/>
    <w:rsid w:val="00860581"/>
    <w:rsid w:val="0086171A"/>
    <w:rsid w:val="0086289A"/>
    <w:rsid w:val="00862BAB"/>
    <w:rsid w:val="00864548"/>
    <w:rsid w:val="0087131B"/>
    <w:rsid w:val="0087418F"/>
    <w:rsid w:val="008747B6"/>
    <w:rsid w:val="00874976"/>
    <w:rsid w:val="00875060"/>
    <w:rsid w:val="00876791"/>
    <w:rsid w:val="00880C59"/>
    <w:rsid w:val="008815DF"/>
    <w:rsid w:val="00881ED0"/>
    <w:rsid w:val="008857A6"/>
    <w:rsid w:val="00890491"/>
    <w:rsid w:val="00890B9C"/>
    <w:rsid w:val="00891779"/>
    <w:rsid w:val="00892307"/>
    <w:rsid w:val="00893D22"/>
    <w:rsid w:val="00894161"/>
    <w:rsid w:val="008A128C"/>
    <w:rsid w:val="008A61E6"/>
    <w:rsid w:val="008B1B90"/>
    <w:rsid w:val="008B2929"/>
    <w:rsid w:val="008B34BC"/>
    <w:rsid w:val="008B3F12"/>
    <w:rsid w:val="008B4229"/>
    <w:rsid w:val="008B7472"/>
    <w:rsid w:val="008B7C23"/>
    <w:rsid w:val="008C03C3"/>
    <w:rsid w:val="008C26D7"/>
    <w:rsid w:val="008C2B7A"/>
    <w:rsid w:val="008C4910"/>
    <w:rsid w:val="008C5182"/>
    <w:rsid w:val="008C5396"/>
    <w:rsid w:val="008C5EEF"/>
    <w:rsid w:val="008C6B6C"/>
    <w:rsid w:val="008C6DFE"/>
    <w:rsid w:val="008D2537"/>
    <w:rsid w:val="008D57D6"/>
    <w:rsid w:val="008D7E7E"/>
    <w:rsid w:val="008E02B7"/>
    <w:rsid w:val="008E1863"/>
    <w:rsid w:val="008E2364"/>
    <w:rsid w:val="008E5C40"/>
    <w:rsid w:val="008E625A"/>
    <w:rsid w:val="008F010A"/>
    <w:rsid w:val="008F0B20"/>
    <w:rsid w:val="008F135E"/>
    <w:rsid w:val="008F3EF7"/>
    <w:rsid w:val="008F4167"/>
    <w:rsid w:val="008F4570"/>
    <w:rsid w:val="008F5402"/>
    <w:rsid w:val="008F7A98"/>
    <w:rsid w:val="008F7D93"/>
    <w:rsid w:val="008F7E48"/>
    <w:rsid w:val="009017D5"/>
    <w:rsid w:val="0090232F"/>
    <w:rsid w:val="00911417"/>
    <w:rsid w:val="00911B48"/>
    <w:rsid w:val="009132FA"/>
    <w:rsid w:val="0091346E"/>
    <w:rsid w:val="00913A08"/>
    <w:rsid w:val="00914A2C"/>
    <w:rsid w:val="00915727"/>
    <w:rsid w:val="00915B93"/>
    <w:rsid w:val="00916266"/>
    <w:rsid w:val="00917A84"/>
    <w:rsid w:val="009201C9"/>
    <w:rsid w:val="00923460"/>
    <w:rsid w:val="0092551F"/>
    <w:rsid w:val="00930663"/>
    <w:rsid w:val="009315E9"/>
    <w:rsid w:val="00932517"/>
    <w:rsid w:val="00934D31"/>
    <w:rsid w:val="00935552"/>
    <w:rsid w:val="0093557C"/>
    <w:rsid w:val="009360FE"/>
    <w:rsid w:val="00936663"/>
    <w:rsid w:val="00943BE5"/>
    <w:rsid w:val="00944D0F"/>
    <w:rsid w:val="00947F32"/>
    <w:rsid w:val="00950CE9"/>
    <w:rsid w:val="00951559"/>
    <w:rsid w:val="00952001"/>
    <w:rsid w:val="00953B73"/>
    <w:rsid w:val="00955284"/>
    <w:rsid w:val="009569E9"/>
    <w:rsid w:val="00966ABB"/>
    <w:rsid w:val="00966F9B"/>
    <w:rsid w:val="00972355"/>
    <w:rsid w:val="0097307C"/>
    <w:rsid w:val="00974DE6"/>
    <w:rsid w:val="00975FFE"/>
    <w:rsid w:val="00976BF4"/>
    <w:rsid w:val="009773A2"/>
    <w:rsid w:val="009803AD"/>
    <w:rsid w:val="00980DDD"/>
    <w:rsid w:val="00981326"/>
    <w:rsid w:val="009820AC"/>
    <w:rsid w:val="00982E5B"/>
    <w:rsid w:val="00986BEB"/>
    <w:rsid w:val="0098700D"/>
    <w:rsid w:val="00987124"/>
    <w:rsid w:val="009873AD"/>
    <w:rsid w:val="00993724"/>
    <w:rsid w:val="009951F6"/>
    <w:rsid w:val="009A14BD"/>
    <w:rsid w:val="009A5543"/>
    <w:rsid w:val="009A6BBA"/>
    <w:rsid w:val="009B3946"/>
    <w:rsid w:val="009B3B70"/>
    <w:rsid w:val="009B48A0"/>
    <w:rsid w:val="009B56A3"/>
    <w:rsid w:val="009B636E"/>
    <w:rsid w:val="009C050D"/>
    <w:rsid w:val="009C13B5"/>
    <w:rsid w:val="009C1EE1"/>
    <w:rsid w:val="009C2896"/>
    <w:rsid w:val="009C3587"/>
    <w:rsid w:val="009C36D3"/>
    <w:rsid w:val="009C3C90"/>
    <w:rsid w:val="009C4000"/>
    <w:rsid w:val="009C4256"/>
    <w:rsid w:val="009C5231"/>
    <w:rsid w:val="009C56D8"/>
    <w:rsid w:val="009C6F24"/>
    <w:rsid w:val="009D5AD8"/>
    <w:rsid w:val="009D5FD0"/>
    <w:rsid w:val="009E2479"/>
    <w:rsid w:val="009E2A2C"/>
    <w:rsid w:val="009E3E87"/>
    <w:rsid w:val="009E5BC8"/>
    <w:rsid w:val="009E67DD"/>
    <w:rsid w:val="009E7067"/>
    <w:rsid w:val="009E7319"/>
    <w:rsid w:val="00A0188B"/>
    <w:rsid w:val="00A02693"/>
    <w:rsid w:val="00A11FD1"/>
    <w:rsid w:val="00A14468"/>
    <w:rsid w:val="00A15441"/>
    <w:rsid w:val="00A1583B"/>
    <w:rsid w:val="00A16617"/>
    <w:rsid w:val="00A16DE2"/>
    <w:rsid w:val="00A16F70"/>
    <w:rsid w:val="00A1721D"/>
    <w:rsid w:val="00A206E6"/>
    <w:rsid w:val="00A20CCC"/>
    <w:rsid w:val="00A219D5"/>
    <w:rsid w:val="00A275C7"/>
    <w:rsid w:val="00A306DF"/>
    <w:rsid w:val="00A33052"/>
    <w:rsid w:val="00A3390F"/>
    <w:rsid w:val="00A346B8"/>
    <w:rsid w:val="00A34BFF"/>
    <w:rsid w:val="00A34C47"/>
    <w:rsid w:val="00A367D5"/>
    <w:rsid w:val="00A36B16"/>
    <w:rsid w:val="00A412AE"/>
    <w:rsid w:val="00A41351"/>
    <w:rsid w:val="00A42A2E"/>
    <w:rsid w:val="00A451D7"/>
    <w:rsid w:val="00A454E7"/>
    <w:rsid w:val="00A51D02"/>
    <w:rsid w:val="00A52EEF"/>
    <w:rsid w:val="00A608F4"/>
    <w:rsid w:val="00A6126D"/>
    <w:rsid w:val="00A6363A"/>
    <w:rsid w:val="00A64D1C"/>
    <w:rsid w:val="00A64E15"/>
    <w:rsid w:val="00A65F9A"/>
    <w:rsid w:val="00A67303"/>
    <w:rsid w:val="00A70038"/>
    <w:rsid w:val="00A703BB"/>
    <w:rsid w:val="00A70EFC"/>
    <w:rsid w:val="00A7589B"/>
    <w:rsid w:val="00A75A9E"/>
    <w:rsid w:val="00A80852"/>
    <w:rsid w:val="00A84311"/>
    <w:rsid w:val="00A84FA1"/>
    <w:rsid w:val="00A851AF"/>
    <w:rsid w:val="00A85DEA"/>
    <w:rsid w:val="00A86209"/>
    <w:rsid w:val="00A874A1"/>
    <w:rsid w:val="00A874DF"/>
    <w:rsid w:val="00A91F8E"/>
    <w:rsid w:val="00A9298D"/>
    <w:rsid w:val="00A94139"/>
    <w:rsid w:val="00A95C46"/>
    <w:rsid w:val="00A96132"/>
    <w:rsid w:val="00A9675F"/>
    <w:rsid w:val="00AA3D20"/>
    <w:rsid w:val="00AA4A89"/>
    <w:rsid w:val="00AA4B92"/>
    <w:rsid w:val="00AA7B7B"/>
    <w:rsid w:val="00AB07F9"/>
    <w:rsid w:val="00AB0ACA"/>
    <w:rsid w:val="00AB2298"/>
    <w:rsid w:val="00AB4CA3"/>
    <w:rsid w:val="00AB5255"/>
    <w:rsid w:val="00AB5A53"/>
    <w:rsid w:val="00AC03DC"/>
    <w:rsid w:val="00AC059B"/>
    <w:rsid w:val="00AC32F1"/>
    <w:rsid w:val="00AC4817"/>
    <w:rsid w:val="00AD12A7"/>
    <w:rsid w:val="00AD1B01"/>
    <w:rsid w:val="00AD5818"/>
    <w:rsid w:val="00AE1602"/>
    <w:rsid w:val="00AE369C"/>
    <w:rsid w:val="00AE4181"/>
    <w:rsid w:val="00AE52AA"/>
    <w:rsid w:val="00AE6960"/>
    <w:rsid w:val="00AF0C32"/>
    <w:rsid w:val="00AF2C8B"/>
    <w:rsid w:val="00AF4E75"/>
    <w:rsid w:val="00AF5B10"/>
    <w:rsid w:val="00AF7788"/>
    <w:rsid w:val="00B000C9"/>
    <w:rsid w:val="00B018C0"/>
    <w:rsid w:val="00B02990"/>
    <w:rsid w:val="00B03E74"/>
    <w:rsid w:val="00B071E9"/>
    <w:rsid w:val="00B07C03"/>
    <w:rsid w:val="00B118DB"/>
    <w:rsid w:val="00B122BA"/>
    <w:rsid w:val="00B126E1"/>
    <w:rsid w:val="00B1560A"/>
    <w:rsid w:val="00B15654"/>
    <w:rsid w:val="00B15A70"/>
    <w:rsid w:val="00B2090C"/>
    <w:rsid w:val="00B210BE"/>
    <w:rsid w:val="00B225AB"/>
    <w:rsid w:val="00B2276A"/>
    <w:rsid w:val="00B22D72"/>
    <w:rsid w:val="00B24CAC"/>
    <w:rsid w:val="00B27F17"/>
    <w:rsid w:val="00B310FC"/>
    <w:rsid w:val="00B31C0D"/>
    <w:rsid w:val="00B3375A"/>
    <w:rsid w:val="00B37DC9"/>
    <w:rsid w:val="00B40471"/>
    <w:rsid w:val="00B425CE"/>
    <w:rsid w:val="00B42E95"/>
    <w:rsid w:val="00B44EDE"/>
    <w:rsid w:val="00B45B85"/>
    <w:rsid w:val="00B5076E"/>
    <w:rsid w:val="00B50A8F"/>
    <w:rsid w:val="00B53673"/>
    <w:rsid w:val="00B553A3"/>
    <w:rsid w:val="00B57B6A"/>
    <w:rsid w:val="00B61158"/>
    <w:rsid w:val="00B62019"/>
    <w:rsid w:val="00B641A7"/>
    <w:rsid w:val="00B66BF8"/>
    <w:rsid w:val="00B70826"/>
    <w:rsid w:val="00B72C17"/>
    <w:rsid w:val="00B7779D"/>
    <w:rsid w:val="00B810B1"/>
    <w:rsid w:val="00B82CAB"/>
    <w:rsid w:val="00B832EA"/>
    <w:rsid w:val="00B84727"/>
    <w:rsid w:val="00B90F42"/>
    <w:rsid w:val="00B95CF7"/>
    <w:rsid w:val="00B96E83"/>
    <w:rsid w:val="00BA08DA"/>
    <w:rsid w:val="00BA2705"/>
    <w:rsid w:val="00BA56EF"/>
    <w:rsid w:val="00BB0CA1"/>
    <w:rsid w:val="00BC2750"/>
    <w:rsid w:val="00BC27F5"/>
    <w:rsid w:val="00BC33C8"/>
    <w:rsid w:val="00BC423F"/>
    <w:rsid w:val="00BC4295"/>
    <w:rsid w:val="00BC4A62"/>
    <w:rsid w:val="00BC6131"/>
    <w:rsid w:val="00BC6DBE"/>
    <w:rsid w:val="00BC72ED"/>
    <w:rsid w:val="00BD0289"/>
    <w:rsid w:val="00BD165A"/>
    <w:rsid w:val="00BD1C6C"/>
    <w:rsid w:val="00BD287E"/>
    <w:rsid w:val="00BE01DA"/>
    <w:rsid w:val="00BE117B"/>
    <w:rsid w:val="00BE18B5"/>
    <w:rsid w:val="00BE3CA3"/>
    <w:rsid w:val="00BE53E0"/>
    <w:rsid w:val="00BE5886"/>
    <w:rsid w:val="00BE688C"/>
    <w:rsid w:val="00BF03F4"/>
    <w:rsid w:val="00BF0480"/>
    <w:rsid w:val="00BF0948"/>
    <w:rsid w:val="00BF2088"/>
    <w:rsid w:val="00BF2187"/>
    <w:rsid w:val="00BF2359"/>
    <w:rsid w:val="00BF4BFA"/>
    <w:rsid w:val="00BF5438"/>
    <w:rsid w:val="00C03530"/>
    <w:rsid w:val="00C04CF8"/>
    <w:rsid w:val="00C06E80"/>
    <w:rsid w:val="00C07DF1"/>
    <w:rsid w:val="00C12D36"/>
    <w:rsid w:val="00C16F8E"/>
    <w:rsid w:val="00C174C6"/>
    <w:rsid w:val="00C202D5"/>
    <w:rsid w:val="00C20850"/>
    <w:rsid w:val="00C20A94"/>
    <w:rsid w:val="00C237E5"/>
    <w:rsid w:val="00C23F12"/>
    <w:rsid w:val="00C24CFB"/>
    <w:rsid w:val="00C24E1D"/>
    <w:rsid w:val="00C278F1"/>
    <w:rsid w:val="00C30DDC"/>
    <w:rsid w:val="00C31037"/>
    <w:rsid w:val="00C31C86"/>
    <w:rsid w:val="00C32820"/>
    <w:rsid w:val="00C32B85"/>
    <w:rsid w:val="00C34CDB"/>
    <w:rsid w:val="00C41B45"/>
    <w:rsid w:val="00C42621"/>
    <w:rsid w:val="00C464CD"/>
    <w:rsid w:val="00C4678C"/>
    <w:rsid w:val="00C503EE"/>
    <w:rsid w:val="00C52E0F"/>
    <w:rsid w:val="00C55226"/>
    <w:rsid w:val="00C55E09"/>
    <w:rsid w:val="00C57FC2"/>
    <w:rsid w:val="00C612D6"/>
    <w:rsid w:val="00C631A1"/>
    <w:rsid w:val="00C634A9"/>
    <w:rsid w:val="00C66206"/>
    <w:rsid w:val="00C70B12"/>
    <w:rsid w:val="00C718AE"/>
    <w:rsid w:val="00C74A38"/>
    <w:rsid w:val="00C76FBC"/>
    <w:rsid w:val="00C80397"/>
    <w:rsid w:val="00C80B86"/>
    <w:rsid w:val="00C80C8E"/>
    <w:rsid w:val="00C80D8F"/>
    <w:rsid w:val="00C8270F"/>
    <w:rsid w:val="00C84057"/>
    <w:rsid w:val="00C84071"/>
    <w:rsid w:val="00C848AB"/>
    <w:rsid w:val="00C86E0D"/>
    <w:rsid w:val="00C913BA"/>
    <w:rsid w:val="00C920DF"/>
    <w:rsid w:val="00C934DB"/>
    <w:rsid w:val="00C94A87"/>
    <w:rsid w:val="00C954A2"/>
    <w:rsid w:val="00C96FAC"/>
    <w:rsid w:val="00C972FF"/>
    <w:rsid w:val="00CA35C9"/>
    <w:rsid w:val="00CA7934"/>
    <w:rsid w:val="00CB1634"/>
    <w:rsid w:val="00CB5C2D"/>
    <w:rsid w:val="00CB6DA6"/>
    <w:rsid w:val="00CB729F"/>
    <w:rsid w:val="00CC03D6"/>
    <w:rsid w:val="00CC04C3"/>
    <w:rsid w:val="00CC1AA4"/>
    <w:rsid w:val="00CC5B4E"/>
    <w:rsid w:val="00CC5E16"/>
    <w:rsid w:val="00CC73A9"/>
    <w:rsid w:val="00CD11B8"/>
    <w:rsid w:val="00CD298F"/>
    <w:rsid w:val="00CD2F76"/>
    <w:rsid w:val="00CD3148"/>
    <w:rsid w:val="00CD32EB"/>
    <w:rsid w:val="00CD344E"/>
    <w:rsid w:val="00CD3F18"/>
    <w:rsid w:val="00CD5AF5"/>
    <w:rsid w:val="00CD5AFA"/>
    <w:rsid w:val="00CE03B9"/>
    <w:rsid w:val="00CE1626"/>
    <w:rsid w:val="00CE2825"/>
    <w:rsid w:val="00CE3B48"/>
    <w:rsid w:val="00CE4045"/>
    <w:rsid w:val="00CE4792"/>
    <w:rsid w:val="00CE4E91"/>
    <w:rsid w:val="00CF2140"/>
    <w:rsid w:val="00CF39CD"/>
    <w:rsid w:val="00CF3EB6"/>
    <w:rsid w:val="00CF4377"/>
    <w:rsid w:val="00CF4A34"/>
    <w:rsid w:val="00CF598A"/>
    <w:rsid w:val="00CF700B"/>
    <w:rsid w:val="00D017BA"/>
    <w:rsid w:val="00D03C90"/>
    <w:rsid w:val="00D04AFA"/>
    <w:rsid w:val="00D06BF7"/>
    <w:rsid w:val="00D0758C"/>
    <w:rsid w:val="00D1150C"/>
    <w:rsid w:val="00D16061"/>
    <w:rsid w:val="00D1727C"/>
    <w:rsid w:val="00D17765"/>
    <w:rsid w:val="00D215EA"/>
    <w:rsid w:val="00D21E43"/>
    <w:rsid w:val="00D22198"/>
    <w:rsid w:val="00D22E54"/>
    <w:rsid w:val="00D2307A"/>
    <w:rsid w:val="00D23FEF"/>
    <w:rsid w:val="00D25ACA"/>
    <w:rsid w:val="00D267AA"/>
    <w:rsid w:val="00D26C33"/>
    <w:rsid w:val="00D30B1F"/>
    <w:rsid w:val="00D31035"/>
    <w:rsid w:val="00D31DD5"/>
    <w:rsid w:val="00D34A06"/>
    <w:rsid w:val="00D35666"/>
    <w:rsid w:val="00D36129"/>
    <w:rsid w:val="00D40F02"/>
    <w:rsid w:val="00D4151D"/>
    <w:rsid w:val="00D42D1A"/>
    <w:rsid w:val="00D43958"/>
    <w:rsid w:val="00D45696"/>
    <w:rsid w:val="00D45697"/>
    <w:rsid w:val="00D45A20"/>
    <w:rsid w:val="00D5023B"/>
    <w:rsid w:val="00D503B0"/>
    <w:rsid w:val="00D51DA1"/>
    <w:rsid w:val="00D53473"/>
    <w:rsid w:val="00D53DB4"/>
    <w:rsid w:val="00D5516A"/>
    <w:rsid w:val="00D566C8"/>
    <w:rsid w:val="00D71D8B"/>
    <w:rsid w:val="00D73325"/>
    <w:rsid w:val="00D73C18"/>
    <w:rsid w:val="00D74D0D"/>
    <w:rsid w:val="00D770AC"/>
    <w:rsid w:val="00D803C7"/>
    <w:rsid w:val="00D82FAD"/>
    <w:rsid w:val="00D833E1"/>
    <w:rsid w:val="00D836C0"/>
    <w:rsid w:val="00D8491D"/>
    <w:rsid w:val="00D86F94"/>
    <w:rsid w:val="00D87650"/>
    <w:rsid w:val="00D91143"/>
    <w:rsid w:val="00D916AD"/>
    <w:rsid w:val="00D92E46"/>
    <w:rsid w:val="00D94372"/>
    <w:rsid w:val="00D96D99"/>
    <w:rsid w:val="00D978B0"/>
    <w:rsid w:val="00DA19E4"/>
    <w:rsid w:val="00DA1DE2"/>
    <w:rsid w:val="00DA3FFE"/>
    <w:rsid w:val="00DA5A5A"/>
    <w:rsid w:val="00DA5FBA"/>
    <w:rsid w:val="00DB3548"/>
    <w:rsid w:val="00DB4D8B"/>
    <w:rsid w:val="00DB519D"/>
    <w:rsid w:val="00DC06EC"/>
    <w:rsid w:val="00DC13CD"/>
    <w:rsid w:val="00DC25E2"/>
    <w:rsid w:val="00DC37FD"/>
    <w:rsid w:val="00DC7E3B"/>
    <w:rsid w:val="00DD18B1"/>
    <w:rsid w:val="00DD213B"/>
    <w:rsid w:val="00DD2D50"/>
    <w:rsid w:val="00DD4260"/>
    <w:rsid w:val="00DD50F8"/>
    <w:rsid w:val="00DD5824"/>
    <w:rsid w:val="00DE243D"/>
    <w:rsid w:val="00DE462F"/>
    <w:rsid w:val="00DF0F1E"/>
    <w:rsid w:val="00DF128D"/>
    <w:rsid w:val="00DF24B7"/>
    <w:rsid w:val="00DF4793"/>
    <w:rsid w:val="00DF67CD"/>
    <w:rsid w:val="00E11591"/>
    <w:rsid w:val="00E11D3B"/>
    <w:rsid w:val="00E125BD"/>
    <w:rsid w:val="00E12936"/>
    <w:rsid w:val="00E14038"/>
    <w:rsid w:val="00E158D0"/>
    <w:rsid w:val="00E20997"/>
    <w:rsid w:val="00E20BBA"/>
    <w:rsid w:val="00E21A9E"/>
    <w:rsid w:val="00E30611"/>
    <w:rsid w:val="00E3312E"/>
    <w:rsid w:val="00E35151"/>
    <w:rsid w:val="00E354BA"/>
    <w:rsid w:val="00E377CE"/>
    <w:rsid w:val="00E41DC4"/>
    <w:rsid w:val="00E4289B"/>
    <w:rsid w:val="00E44E89"/>
    <w:rsid w:val="00E4638E"/>
    <w:rsid w:val="00E50FC8"/>
    <w:rsid w:val="00E51A8E"/>
    <w:rsid w:val="00E534AC"/>
    <w:rsid w:val="00E53E53"/>
    <w:rsid w:val="00E54960"/>
    <w:rsid w:val="00E57559"/>
    <w:rsid w:val="00E62E4C"/>
    <w:rsid w:val="00E659BD"/>
    <w:rsid w:val="00E70CD4"/>
    <w:rsid w:val="00E732C4"/>
    <w:rsid w:val="00E7398E"/>
    <w:rsid w:val="00E752BB"/>
    <w:rsid w:val="00E75B13"/>
    <w:rsid w:val="00E762AC"/>
    <w:rsid w:val="00E77C7F"/>
    <w:rsid w:val="00E816DA"/>
    <w:rsid w:val="00E821D2"/>
    <w:rsid w:val="00E85CE0"/>
    <w:rsid w:val="00E86457"/>
    <w:rsid w:val="00E86697"/>
    <w:rsid w:val="00E875A7"/>
    <w:rsid w:val="00E87F1D"/>
    <w:rsid w:val="00E90A1E"/>
    <w:rsid w:val="00E90E10"/>
    <w:rsid w:val="00E96ECF"/>
    <w:rsid w:val="00E97369"/>
    <w:rsid w:val="00EA2F84"/>
    <w:rsid w:val="00EB07CE"/>
    <w:rsid w:val="00EB098F"/>
    <w:rsid w:val="00EB1596"/>
    <w:rsid w:val="00EB337F"/>
    <w:rsid w:val="00EB666B"/>
    <w:rsid w:val="00EB725C"/>
    <w:rsid w:val="00EC1E35"/>
    <w:rsid w:val="00EC30F1"/>
    <w:rsid w:val="00EC4911"/>
    <w:rsid w:val="00EC7CDD"/>
    <w:rsid w:val="00ED10BC"/>
    <w:rsid w:val="00ED1B48"/>
    <w:rsid w:val="00ED3489"/>
    <w:rsid w:val="00ED47E4"/>
    <w:rsid w:val="00ED7E9A"/>
    <w:rsid w:val="00EE19C1"/>
    <w:rsid w:val="00EE1A4B"/>
    <w:rsid w:val="00EE1BDA"/>
    <w:rsid w:val="00EE2F12"/>
    <w:rsid w:val="00EE331C"/>
    <w:rsid w:val="00EE4C3E"/>
    <w:rsid w:val="00EE63BF"/>
    <w:rsid w:val="00EF1D41"/>
    <w:rsid w:val="00EF28F0"/>
    <w:rsid w:val="00EF3B4D"/>
    <w:rsid w:val="00EF3EB1"/>
    <w:rsid w:val="00EF44B2"/>
    <w:rsid w:val="00EF7E7B"/>
    <w:rsid w:val="00F00604"/>
    <w:rsid w:val="00F00648"/>
    <w:rsid w:val="00F03841"/>
    <w:rsid w:val="00F03D2D"/>
    <w:rsid w:val="00F04084"/>
    <w:rsid w:val="00F04FE0"/>
    <w:rsid w:val="00F062F3"/>
    <w:rsid w:val="00F07544"/>
    <w:rsid w:val="00F0791F"/>
    <w:rsid w:val="00F10D2E"/>
    <w:rsid w:val="00F1298F"/>
    <w:rsid w:val="00F12BC9"/>
    <w:rsid w:val="00F1358A"/>
    <w:rsid w:val="00F15DA3"/>
    <w:rsid w:val="00F164CC"/>
    <w:rsid w:val="00F16C5B"/>
    <w:rsid w:val="00F179E9"/>
    <w:rsid w:val="00F207A7"/>
    <w:rsid w:val="00F21CD9"/>
    <w:rsid w:val="00F23CCD"/>
    <w:rsid w:val="00F24EDD"/>
    <w:rsid w:val="00F259E5"/>
    <w:rsid w:val="00F31FB1"/>
    <w:rsid w:val="00F326FD"/>
    <w:rsid w:val="00F33AA7"/>
    <w:rsid w:val="00F33EC0"/>
    <w:rsid w:val="00F3542F"/>
    <w:rsid w:val="00F35696"/>
    <w:rsid w:val="00F3766F"/>
    <w:rsid w:val="00F37C91"/>
    <w:rsid w:val="00F42159"/>
    <w:rsid w:val="00F43289"/>
    <w:rsid w:val="00F4614A"/>
    <w:rsid w:val="00F464D2"/>
    <w:rsid w:val="00F50067"/>
    <w:rsid w:val="00F5027B"/>
    <w:rsid w:val="00F51238"/>
    <w:rsid w:val="00F51763"/>
    <w:rsid w:val="00F52C62"/>
    <w:rsid w:val="00F534A8"/>
    <w:rsid w:val="00F5451A"/>
    <w:rsid w:val="00F5491A"/>
    <w:rsid w:val="00F56187"/>
    <w:rsid w:val="00F6079E"/>
    <w:rsid w:val="00F60A98"/>
    <w:rsid w:val="00F616BF"/>
    <w:rsid w:val="00F62B2D"/>
    <w:rsid w:val="00F63A46"/>
    <w:rsid w:val="00F661B9"/>
    <w:rsid w:val="00F6717B"/>
    <w:rsid w:val="00F70084"/>
    <w:rsid w:val="00F703EB"/>
    <w:rsid w:val="00F70B30"/>
    <w:rsid w:val="00F70B59"/>
    <w:rsid w:val="00F73579"/>
    <w:rsid w:val="00F73D4E"/>
    <w:rsid w:val="00F759B1"/>
    <w:rsid w:val="00F80BD2"/>
    <w:rsid w:val="00F81791"/>
    <w:rsid w:val="00F817B4"/>
    <w:rsid w:val="00F84453"/>
    <w:rsid w:val="00F84E0A"/>
    <w:rsid w:val="00F86BC1"/>
    <w:rsid w:val="00F9201F"/>
    <w:rsid w:val="00F936FA"/>
    <w:rsid w:val="00F95C44"/>
    <w:rsid w:val="00FA140C"/>
    <w:rsid w:val="00FA310C"/>
    <w:rsid w:val="00FB0D27"/>
    <w:rsid w:val="00FB1444"/>
    <w:rsid w:val="00FB18BC"/>
    <w:rsid w:val="00FB42A2"/>
    <w:rsid w:val="00FB598C"/>
    <w:rsid w:val="00FB699C"/>
    <w:rsid w:val="00FB708F"/>
    <w:rsid w:val="00FC23D9"/>
    <w:rsid w:val="00FC2D2C"/>
    <w:rsid w:val="00FC3084"/>
    <w:rsid w:val="00FC7232"/>
    <w:rsid w:val="00FD4F02"/>
    <w:rsid w:val="00FD512E"/>
    <w:rsid w:val="00FD546C"/>
    <w:rsid w:val="00FD645A"/>
    <w:rsid w:val="00FD6643"/>
    <w:rsid w:val="00FE1DB7"/>
    <w:rsid w:val="00FE274E"/>
    <w:rsid w:val="00FE2B3E"/>
    <w:rsid w:val="00FE3528"/>
    <w:rsid w:val="00FE3EDF"/>
    <w:rsid w:val="00FE4FDA"/>
    <w:rsid w:val="00FE4FED"/>
    <w:rsid w:val="00FE72FD"/>
    <w:rsid w:val="00FE770C"/>
    <w:rsid w:val="00FF00B7"/>
    <w:rsid w:val="00FF0596"/>
    <w:rsid w:val="00FF22C6"/>
    <w:rsid w:val="00FF463D"/>
    <w:rsid w:val="00FF4F93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2C6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16B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16BF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F616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0">
    <w:name w:val="Цветовое выделение"/>
    <w:uiPriority w:val="99"/>
    <w:rsid w:val="00F616BF"/>
    <w:rPr>
      <w:b/>
      <w:color w:val="000080"/>
    </w:rPr>
  </w:style>
  <w:style w:type="paragraph" w:customStyle="1" w:styleId="ConsPlusCell">
    <w:name w:val="ConsPlusCell"/>
    <w:uiPriority w:val="99"/>
    <w:rsid w:val="00F616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1">
    <w:name w:val="Прижатый влево"/>
    <w:basedOn w:val="Normal"/>
    <w:next w:val="Normal"/>
    <w:uiPriority w:val="99"/>
    <w:rsid w:val="00355BE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355BE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5BE8"/>
    <w:rPr>
      <w:rFonts w:eastAsia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55BE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5BE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88</Words>
  <Characters>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Нина Васильевна</cp:lastModifiedBy>
  <cp:revision>6</cp:revision>
  <cp:lastPrinted>2013-11-13T07:13:00Z</cp:lastPrinted>
  <dcterms:created xsi:type="dcterms:W3CDTF">2013-11-13T07:13:00Z</dcterms:created>
  <dcterms:modified xsi:type="dcterms:W3CDTF">2013-11-21T05:17:00Z</dcterms:modified>
</cp:coreProperties>
</file>